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6575D0" w14:textId="77777777" w:rsidR="00746CFE" w:rsidRDefault="00746CFE" w:rsidP="00746CF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PHILPOT</w:t>
      </w:r>
      <w:r>
        <w:rPr>
          <w:rFonts w:eastAsia="Times New Roman" w:cs="Times New Roman"/>
          <w:szCs w:val="24"/>
        </w:rPr>
        <w:t xml:space="preserve">       (fl.1484)</w:t>
      </w:r>
    </w:p>
    <w:p w14:paraId="2265A5E0" w14:textId="77777777" w:rsidR="00746CFE" w:rsidRDefault="00746CFE" w:rsidP="00746CF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09938D9" w14:textId="77777777" w:rsidR="00746CFE" w:rsidRDefault="00746CFE" w:rsidP="00746CFE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126B8B3" w14:textId="77777777" w:rsidR="00746CFE" w:rsidRDefault="00746CFE" w:rsidP="00746CF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Sep.1484</w:t>
      </w:r>
      <w:r>
        <w:rPr>
          <w:rFonts w:eastAsia="Times New Roman" w:cs="Times New Roman"/>
          <w:szCs w:val="24"/>
        </w:rPr>
        <w:tab/>
        <w:t>He was a juror on the inquisition post mortem held in Maidstone, Kent,</w:t>
      </w:r>
    </w:p>
    <w:p w14:paraId="458852AA" w14:textId="77777777" w:rsidR="00746CFE" w:rsidRDefault="00746CFE" w:rsidP="00746CF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into lands of William Belnap(q.v.).</w:t>
      </w:r>
    </w:p>
    <w:p w14:paraId="19D820F9" w14:textId="77777777" w:rsidR="00746CFE" w:rsidRDefault="00746CFE" w:rsidP="00746CF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Post Mortem 1 Edward V to Richard III, vol.XXV </w:t>
      </w:r>
    </w:p>
    <w:p w14:paraId="1375ADE7" w14:textId="77777777" w:rsidR="00746CFE" w:rsidRDefault="00746CFE" w:rsidP="00746CF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pp.109-10)</w:t>
      </w:r>
    </w:p>
    <w:p w14:paraId="785FED7B" w14:textId="77777777" w:rsidR="00AC140F" w:rsidRDefault="00AC140F" w:rsidP="00AC14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Jan.1485</w:t>
      </w:r>
      <w:r>
        <w:rPr>
          <w:rFonts w:cs="Times New Roman"/>
          <w:szCs w:val="24"/>
        </w:rPr>
        <w:tab/>
        <w:t>He was a juror on the inquisition post mortem held in Maidstone,</w:t>
      </w:r>
    </w:p>
    <w:p w14:paraId="13267E00" w14:textId="77777777" w:rsidR="00AC140F" w:rsidRDefault="00AC140F" w:rsidP="00AC14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Kent, into lands of Richard Culpeper(q.v.).</w:t>
      </w:r>
    </w:p>
    <w:p w14:paraId="46BC7248" w14:textId="77777777" w:rsidR="00AC140F" w:rsidRDefault="00AC140F" w:rsidP="00AC140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22B79871" w14:textId="1502CDE1" w:rsidR="00AC140F" w:rsidRDefault="00AC140F" w:rsidP="00AC140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pp.125-6)</w:t>
      </w:r>
    </w:p>
    <w:p w14:paraId="249D284C" w14:textId="77777777" w:rsidR="00746CFE" w:rsidRDefault="00746CFE" w:rsidP="00746CFE">
      <w:pPr>
        <w:pStyle w:val="NoSpacing"/>
        <w:rPr>
          <w:rFonts w:eastAsia="Times New Roman" w:cs="Times New Roman"/>
          <w:szCs w:val="24"/>
        </w:rPr>
      </w:pPr>
    </w:p>
    <w:p w14:paraId="3C1FB9FC" w14:textId="77777777" w:rsidR="00746CFE" w:rsidRDefault="00746CFE" w:rsidP="00746CFE">
      <w:pPr>
        <w:pStyle w:val="NoSpacing"/>
        <w:rPr>
          <w:rFonts w:eastAsia="Times New Roman" w:cs="Times New Roman"/>
          <w:szCs w:val="24"/>
        </w:rPr>
      </w:pPr>
    </w:p>
    <w:p w14:paraId="282ED23D" w14:textId="77777777" w:rsidR="00746CFE" w:rsidRDefault="00746CFE" w:rsidP="00746CF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August 2023</w:t>
      </w:r>
    </w:p>
    <w:p w14:paraId="6387F654" w14:textId="61AAC233" w:rsidR="00AC140F" w:rsidRDefault="00AC140F" w:rsidP="00746CF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June 2024</w:t>
      </w:r>
    </w:p>
    <w:p w14:paraId="5BF869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3A664" w14:textId="77777777" w:rsidR="00146A8A" w:rsidRDefault="00146A8A" w:rsidP="009139A6">
      <w:r>
        <w:separator/>
      </w:r>
    </w:p>
  </w:endnote>
  <w:endnote w:type="continuationSeparator" w:id="0">
    <w:p w14:paraId="2D5CBDE4" w14:textId="77777777" w:rsidR="00146A8A" w:rsidRDefault="00146A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6CF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0D5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15B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BB731" w14:textId="77777777" w:rsidR="00146A8A" w:rsidRDefault="00146A8A" w:rsidP="009139A6">
      <w:r>
        <w:separator/>
      </w:r>
    </w:p>
  </w:footnote>
  <w:footnote w:type="continuationSeparator" w:id="0">
    <w:p w14:paraId="5C32376C" w14:textId="77777777" w:rsidR="00146A8A" w:rsidRDefault="00146A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DB3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BF3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70F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CFE"/>
    <w:rsid w:val="000666E0"/>
    <w:rsid w:val="00146A8A"/>
    <w:rsid w:val="002510B7"/>
    <w:rsid w:val="005C130B"/>
    <w:rsid w:val="00746CFE"/>
    <w:rsid w:val="00826F5C"/>
    <w:rsid w:val="008A1556"/>
    <w:rsid w:val="009139A6"/>
    <w:rsid w:val="009448BB"/>
    <w:rsid w:val="00947624"/>
    <w:rsid w:val="00A3176C"/>
    <w:rsid w:val="00AC140F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C0EF2"/>
  <w15:chartTrackingRefBased/>
  <w15:docId w15:val="{AD5219E1-D614-4336-B241-0FEF53F5A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2023-08-09T20:06:00Z</dcterms:created>
  <dcterms:modified xsi:type="dcterms:W3CDTF">2024-06-16T10:20:00Z</dcterms:modified>
</cp:coreProperties>
</file>